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การรับแจ้งการย้ายปลายทาง 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การรับแจ้งการย้ายปลายทาง 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ระเบียบสำนักทะเบียนกลาง ว่าด้วยการจัดทำทะเบียนราษฎร พ.ศ. 2535 รวมฉบับแก้ไขเพิ่มเติมถึงฉบับที่ 5 พ.ศ. 2551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บริการที่มีความสำคัญด้านเศรษฐกิจ/สังคม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ส่วนภูมิภาค, 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นาที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การรับแจ้งการย้ายปลายทาง เทศบาลตำบลนาดอกคำ กาญจนา ศรีบุรินทร์ คู่มือประชาชน 21/07/2015 15:30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สำนักทะเบียนอำเภอ หรือสำนักทะเบียนท้องถิ่น 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(ที่บ้านหลังที่จะย้ายเข้าตั้งอยู่ในเขตพื้นที่ เป็นสำนักทะเบียนปลายทาง)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 ผู้แจ้ง ได้แก่ ผู้ย้ายที่อยู่ หรือผู้ที่ได้รับมอบหมาย</w:t>
        <w:br/>
        <w:t xml:space="preserve"/>
        <w:br/>
        <w:t xml:space="preserve">2. ระยะเวลาการแจ้ง ภายใน 15 วัน นับตั้งแต่เวลาที่ย้ายเข้า</w:t>
        <w:br/>
        <w:t xml:space="preserve"/>
        <w:br/>
        <w:t xml:space="preserve">3. เงื่อนไข</w:t>
        <w:br/>
        <w:t xml:space="preserve"/>
        <w:br/>
        <w:t xml:space="preserve">(1) 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7 วัน</w:t>
        <w:br/>
        <w:t xml:space="preserve"/>
        <w:br/>
        <w:t xml:space="preserve">(2) 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90 วัน (ทั้งนี้ การหารือต้องส่งให้สำนักทะเบียนกลาง ภายใน 30 วัน นับแต่วันที่รับเรื่อง) โดยส่งผ่านสำนักทะเบียนจังหวัด เพื่อส่งให้สำนักทะเบียนกลาง เพื่อตอบข้อหารือดังกล่าวต่อไป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 รับแจ้ง/ไม่รับแจ้ง และแจ้งผลการพิจารณา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20 นาที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(ของผู้แจ้ง)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ใบแจ้งการย้ายที่อยู่ ท.ร. 6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สำเนาทะเบีนบ้านฉบับเจ้าบ้าน ท.ร.14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(บ้านที่ประสงค์จะย้ายเข้า)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สำเนาบัตรประจำตัวเจ้าบ้าน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(พร้อมคำยินยอมเป็นหนังสือ กรณีไม่ได้มาแสดงตนต่อนายทะเบียน)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ค่าธรรมเนียม 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20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ศูนย์ดำรงธรรมกระทรวง ศูนย์ดำรงธรรมจังหวัด ศูนย์ดำรงธรรมอำเภอ  โทร. 1567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สำนักบริหารการทะเบียน กรมการปกครอง ถ.ลำลูกกา คลอง 9  อ.ลำลูกกา จ.ปทุมธานี โทร 1548 หรือ 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gridSpan w:val="2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